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6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single"/>
        </w:rPr>
        <w:t>MANICOTTI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Heat frying pan or griddle about 210 degrees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  <w:u w:val="single"/>
        </w:rPr>
        <w:t>CRAPES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eggs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flour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milk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Salt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proofErr w:type="gramStart"/>
      <w:r>
        <w:rPr>
          <w:rFonts w:ascii="Lucida Handwriting" w:hAnsi="Lucida Handwriting"/>
          <w:sz w:val="32"/>
          <w:szCs w:val="32"/>
        </w:rPr>
        <w:t>on</w:t>
      </w:r>
      <w:proofErr w:type="gramEnd"/>
      <w:r>
        <w:rPr>
          <w:rFonts w:ascii="Lucida Handwriting" w:hAnsi="Lucida Handwriting"/>
          <w:sz w:val="32"/>
          <w:szCs w:val="32"/>
        </w:rPr>
        <w:t xml:space="preserve"> the hot pan.  </w:t>
      </w:r>
      <w:proofErr w:type="gramStart"/>
      <w:r>
        <w:rPr>
          <w:rFonts w:ascii="Lucida Handwriting" w:hAnsi="Lucida Handwriting"/>
          <w:sz w:val="32"/>
          <w:szCs w:val="32"/>
        </w:rPr>
        <w:t>When ends start to curl a little, turn.</w:t>
      </w:r>
      <w:proofErr w:type="gramEnd"/>
      <w:r>
        <w:rPr>
          <w:rFonts w:ascii="Lucida Handwriting" w:hAnsi="Lucida Handwriting"/>
          <w:sz w:val="32"/>
          <w:szCs w:val="32"/>
        </w:rPr>
        <w:t xml:space="preserve">  DO NOT OVER COOK.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  <w:u w:val="single"/>
        </w:rPr>
        <w:t>FILLING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pounds ricotta cheese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eggs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Pepper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Salt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Parsley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Grated cheese, about a hand full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all ingredients.  Fill crapes.  Cover with tomato sauce.  Bake until hot.</w:t>
      </w:r>
    </w:p>
    <w:p w:rsid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F37F9D" w:rsidRPr="00F37F9D" w:rsidRDefault="00F37F9D" w:rsidP="002F63A1">
      <w:pPr>
        <w:jc w:val="center"/>
        <w:rPr>
          <w:rFonts w:ascii="Lucida Handwriting" w:hAnsi="Lucida Handwriting"/>
          <w:sz w:val="32"/>
          <w:szCs w:val="32"/>
        </w:rPr>
      </w:pPr>
    </w:p>
    <w:sectPr w:rsidR="00F37F9D" w:rsidRPr="00F37F9D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F37F9D"/>
    <w:rsid w:val="001D2716"/>
    <w:rsid w:val="002F63A1"/>
    <w:rsid w:val="00551372"/>
    <w:rsid w:val="00B24EE8"/>
    <w:rsid w:val="00F3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6</TotalTime>
  <Pages>1</Pages>
  <Words>51</Words>
  <Characters>296</Characters>
  <Application>Microsoft Office Word</Application>
  <DocSecurity>0</DocSecurity>
  <Lines>2</Lines>
  <Paragraphs>1</Paragraphs>
  <ScaleCrop>false</ScaleCrop>
  <Company>Hewlett-Packard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2</cp:revision>
  <dcterms:created xsi:type="dcterms:W3CDTF">2012-07-20T00:17:00Z</dcterms:created>
  <dcterms:modified xsi:type="dcterms:W3CDTF">2012-07-20T00:23:00Z</dcterms:modified>
</cp:coreProperties>
</file>